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71066">
        <w:rPr>
          <w:rFonts w:cs="Arial"/>
          <w:b/>
          <w:caps/>
          <w:sz w:val="28"/>
          <w:szCs w:val="28"/>
        </w:rPr>
        <w:t>125</w:t>
      </w:r>
      <w:r w:rsidR="009E2D86">
        <w:rPr>
          <w:rFonts w:cs="Arial"/>
          <w:b/>
          <w:caps/>
          <w:sz w:val="28"/>
          <w:szCs w:val="28"/>
        </w:rPr>
        <w:t>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7106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71066">
              <w:rPr>
                <w:rFonts w:cs="Arial"/>
                <w:sz w:val="20"/>
                <w:szCs w:val="20"/>
              </w:rPr>
              <w:t>Providências junto às Secretarias de Infraestrutura e de Meio Ambiente visando à revitalização urbanística da área de lazer existente na Rua Luiz de Moura, no Bairro Cidade Nova Jacareí, para que os munícipes possam aproveitar o local com segurança e conforto.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E2D86" w:rsidRDefault="009E2D86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9E2D86" w:rsidRDefault="003A77BE" w:rsidP="00CC3F8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9E2D86" w:rsidRPr="009E2D86">
        <w:rPr>
          <w:rFonts w:cs="Arial"/>
        </w:rPr>
        <w:t xml:space="preserve">junto </w:t>
      </w:r>
      <w:r w:rsidR="00CC3F89" w:rsidRPr="00CC3F89">
        <w:rPr>
          <w:rFonts w:cs="Arial"/>
        </w:rPr>
        <w:t>às Secretarias de Infraestrutura e de Meio Ambiente visando à revitalização urbanística da área de lazer existente na Rua Luiz de Moura, no Bairro Cidade Nova Jacareí, para que os munícipes possam aproveitar o local com segurança e conforto.</w:t>
      </w:r>
    </w:p>
    <w:p w:rsidR="00CC3F89" w:rsidRPr="00E978C0" w:rsidRDefault="00CC3F89" w:rsidP="00CC3F8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978C0">
        <w:rPr>
          <w:rFonts w:cs="Arial"/>
        </w:rPr>
        <w:t>Em visita ao local, verificamos a necessidade de instalação de iluminação mais potente, serviços de limpeza, poda e capina, colocação de lixeiras, reparos em geral, pista para a prática de caminhada, implantação de projeto paisagístico e manutenção dos brinquedos do playground.</w:t>
      </w:r>
    </w:p>
    <w:p w:rsidR="00CC3F89" w:rsidRDefault="00CC3F89" w:rsidP="00CC3F8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978C0">
        <w:rPr>
          <w:rFonts w:cs="Arial"/>
        </w:rPr>
        <w:t>As medidas proporcionarão um local mais adequado e com boas condições aos moradores do bairro, que poderão aproveitar mais o espaço com segurança para suas atividades recreativas e de lazer.</w:t>
      </w:r>
    </w:p>
    <w:p w:rsidR="00CC3F89" w:rsidRDefault="00CC3F89" w:rsidP="00CC3F8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09B3">
        <w:rPr>
          <w:rFonts w:cs="Arial"/>
        </w:rPr>
        <w:t>Destacamos o envio do</w:t>
      </w:r>
      <w:r>
        <w:rPr>
          <w:rFonts w:cs="Arial"/>
        </w:rPr>
        <w:t>s</w:t>
      </w:r>
      <w:r w:rsidRPr="00F909B3">
        <w:rPr>
          <w:rFonts w:cs="Arial"/>
        </w:rPr>
        <w:t xml:space="preserve"> </w:t>
      </w:r>
      <w:r w:rsidRPr="00F909B3">
        <w:rPr>
          <w:rFonts w:cs="Arial"/>
          <w:b/>
        </w:rPr>
        <w:t>OFÍCIO</w:t>
      </w:r>
      <w:r>
        <w:rPr>
          <w:rFonts w:cs="Arial"/>
          <w:b/>
        </w:rPr>
        <w:t xml:space="preserve">S MEIO AMB </w:t>
      </w:r>
      <w:r w:rsidRPr="00F909B3">
        <w:rPr>
          <w:rFonts w:cs="Arial"/>
          <w:b/>
        </w:rPr>
        <w:t xml:space="preserve">Nº </w:t>
      </w:r>
      <w:r>
        <w:rPr>
          <w:rFonts w:cs="Arial"/>
          <w:b/>
        </w:rPr>
        <w:t>106</w:t>
      </w:r>
      <w:r w:rsidRPr="009C77E7">
        <w:rPr>
          <w:rFonts w:cs="Arial"/>
          <w:b/>
        </w:rPr>
        <w:t>/2021/</w:t>
      </w:r>
      <w:proofErr w:type="spellStart"/>
      <w:r w:rsidRPr="009C77E7">
        <w:rPr>
          <w:rFonts w:cs="Arial"/>
          <w:b/>
        </w:rPr>
        <w:t>VERª.MA</w:t>
      </w:r>
      <w:proofErr w:type="spellEnd"/>
      <w:r>
        <w:rPr>
          <w:rFonts w:cs="Arial"/>
          <w:b/>
        </w:rPr>
        <w:t xml:space="preserve"> E </w:t>
      </w:r>
      <w:r w:rsidRPr="00190B32">
        <w:rPr>
          <w:rFonts w:cs="Arial"/>
          <w:b/>
        </w:rPr>
        <w:t>PLANEJ 095</w:t>
      </w:r>
      <w:r w:rsidRPr="0042651B">
        <w:rPr>
          <w:rFonts w:cs="Arial"/>
          <w:b/>
        </w:rPr>
        <w:t>/2021/</w:t>
      </w:r>
      <w:proofErr w:type="spellStart"/>
      <w:r w:rsidRPr="0042651B">
        <w:rPr>
          <w:rFonts w:cs="Arial"/>
          <w:b/>
        </w:rPr>
        <w:t>VERª.MA</w:t>
      </w:r>
      <w:proofErr w:type="spellEnd"/>
      <w:r w:rsidRPr="00F909B3">
        <w:rPr>
          <w:rFonts w:cs="Arial"/>
        </w:rPr>
        <w:t>, no dia 0</w:t>
      </w:r>
      <w:r>
        <w:rPr>
          <w:rFonts w:cs="Arial"/>
        </w:rPr>
        <w:t>5</w:t>
      </w:r>
      <w:r w:rsidRPr="00F909B3">
        <w:rPr>
          <w:rFonts w:cs="Arial"/>
        </w:rPr>
        <w:t xml:space="preserve"> de maio de 2021, referente</w:t>
      </w:r>
      <w:r>
        <w:rPr>
          <w:rFonts w:cs="Arial"/>
        </w:rPr>
        <w:t>s</w:t>
      </w:r>
      <w:r w:rsidRPr="00F909B3">
        <w:rPr>
          <w:rFonts w:cs="Arial"/>
        </w:rPr>
        <w:t xml:space="preserve">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E2D86">
        <w:rPr>
          <w:rFonts w:cs="Arial"/>
        </w:rPr>
        <w:t>12 de maio de 2021.</w:t>
      </w:r>
    </w:p>
    <w:p w:rsidR="009E2D86" w:rsidRDefault="009E2D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2D86" w:rsidRDefault="009E2D86" w:rsidP="009E2D86">
      <w:pPr>
        <w:jc w:val="center"/>
        <w:rPr>
          <w:rFonts w:eastAsia="Calibri" w:cs="Arial"/>
          <w:b/>
          <w:lang w:eastAsia="en-US"/>
        </w:rPr>
      </w:pPr>
    </w:p>
    <w:p w:rsidR="009E2D86" w:rsidRPr="005D429C" w:rsidRDefault="009E2D86" w:rsidP="009E2D86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E2D86" w:rsidRDefault="009E2D86" w:rsidP="009E2D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sectPr w:rsidR="009E2D8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7FD" w:rsidRDefault="009C07FD">
      <w:r>
        <w:separator/>
      </w:r>
    </w:p>
  </w:endnote>
  <w:endnote w:type="continuationSeparator" w:id="0">
    <w:p w:rsidR="009C07FD" w:rsidRDefault="009C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7FD" w:rsidRDefault="009C07FD">
      <w:r>
        <w:separator/>
      </w:r>
    </w:p>
  </w:footnote>
  <w:footnote w:type="continuationSeparator" w:id="0">
    <w:p w:rsidR="009C07FD" w:rsidRDefault="009C0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2D8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2D8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E7410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6367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1993"/>
    <w:rsid w:val="008C33AB"/>
    <w:rsid w:val="008C72B7"/>
    <w:rsid w:val="008F1E6B"/>
    <w:rsid w:val="008F7625"/>
    <w:rsid w:val="008F7B08"/>
    <w:rsid w:val="00922964"/>
    <w:rsid w:val="009579A2"/>
    <w:rsid w:val="009768E6"/>
    <w:rsid w:val="009A2ABD"/>
    <w:rsid w:val="009B207E"/>
    <w:rsid w:val="009B32F8"/>
    <w:rsid w:val="009C07FD"/>
    <w:rsid w:val="009D0F6E"/>
    <w:rsid w:val="009D50D4"/>
    <w:rsid w:val="009D512F"/>
    <w:rsid w:val="009E1F05"/>
    <w:rsid w:val="009E2D86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066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C3F89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0F18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04F48-ACC7-4248-904A-1A21A84D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28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2021-05-10T14:19:00Z</dcterms:created>
  <dcterms:modified xsi:type="dcterms:W3CDTF">2021-05-10T14:48:00Z</dcterms:modified>
</cp:coreProperties>
</file>